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E09BB" w14:textId="4A4E1B64" w:rsidR="003052AE" w:rsidRDefault="003052AE" w:rsidP="003052AE">
      <w:pPr>
        <w:pStyle w:val="NoSpacing"/>
      </w:pPr>
      <w:r>
        <w:rPr>
          <w:u w:val="single"/>
        </w:rPr>
        <w:t>William RAYNSFORDE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502</w:t>
      </w:r>
      <w:r>
        <w:t>)</w:t>
      </w:r>
    </w:p>
    <w:p w14:paraId="2DD83ED9" w14:textId="358B83CF" w:rsidR="003052AE" w:rsidRDefault="003052AE" w:rsidP="003052AE">
      <w:pPr>
        <w:pStyle w:val="NoSpacing"/>
      </w:pPr>
      <w:r>
        <w:t xml:space="preserve">of Canterbury. </w:t>
      </w:r>
      <w:r>
        <w:t>Barber.</w:t>
      </w:r>
    </w:p>
    <w:p w14:paraId="5BEFE498" w14:textId="77777777" w:rsidR="003052AE" w:rsidRDefault="003052AE" w:rsidP="003052AE">
      <w:pPr>
        <w:pStyle w:val="NoSpacing"/>
      </w:pPr>
    </w:p>
    <w:p w14:paraId="1D218C4A" w14:textId="77777777" w:rsidR="003052AE" w:rsidRDefault="003052AE" w:rsidP="003052AE">
      <w:pPr>
        <w:pStyle w:val="NoSpacing"/>
      </w:pPr>
    </w:p>
    <w:p w14:paraId="2B0FAA08" w14:textId="2FCE5523" w:rsidR="003052AE" w:rsidRDefault="003052AE" w:rsidP="003052AE">
      <w:pPr>
        <w:pStyle w:val="NoSpacing"/>
      </w:pPr>
      <w:r>
        <w:tab/>
        <w:t>1</w:t>
      </w:r>
      <w:r>
        <w:t>502</w:t>
      </w:r>
      <w:bookmarkStart w:id="0" w:name="_GoBack"/>
      <w:bookmarkEnd w:id="0"/>
      <w:r>
        <w:tab/>
        <w:t>He became a Freeman by redemption.   (Cowper p.295)</w:t>
      </w:r>
    </w:p>
    <w:p w14:paraId="12FAC2C3" w14:textId="77777777" w:rsidR="003052AE" w:rsidRDefault="003052AE" w:rsidP="003052AE">
      <w:pPr>
        <w:pStyle w:val="NoSpacing"/>
      </w:pPr>
    </w:p>
    <w:p w14:paraId="390E5BC0" w14:textId="77777777" w:rsidR="003052AE" w:rsidRDefault="003052AE" w:rsidP="003052AE">
      <w:pPr>
        <w:pStyle w:val="NoSpacing"/>
      </w:pPr>
    </w:p>
    <w:p w14:paraId="76E2B554" w14:textId="77777777" w:rsidR="003052AE" w:rsidRPr="00B80CBE" w:rsidRDefault="003052AE" w:rsidP="003052AE">
      <w:pPr>
        <w:pStyle w:val="NoSpacing"/>
      </w:pPr>
      <w:r>
        <w:t>30 August 2018</w:t>
      </w:r>
    </w:p>
    <w:p w14:paraId="347C74FA" w14:textId="4FFDC3D1" w:rsidR="006B2F86" w:rsidRPr="003052AE" w:rsidRDefault="003052AE" w:rsidP="00E71FC3">
      <w:pPr>
        <w:pStyle w:val="NoSpacing"/>
      </w:pPr>
    </w:p>
    <w:sectPr w:rsidR="006B2F86" w:rsidRPr="003052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05219" w14:textId="77777777" w:rsidR="003052AE" w:rsidRDefault="003052AE" w:rsidP="00E71FC3">
      <w:pPr>
        <w:spacing w:after="0" w:line="240" w:lineRule="auto"/>
      </w:pPr>
      <w:r>
        <w:separator/>
      </w:r>
    </w:p>
  </w:endnote>
  <w:endnote w:type="continuationSeparator" w:id="0">
    <w:p w14:paraId="5BE561B8" w14:textId="77777777" w:rsidR="003052AE" w:rsidRDefault="003052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A4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0678C" w14:textId="77777777" w:rsidR="003052AE" w:rsidRDefault="003052AE" w:rsidP="00E71FC3">
      <w:pPr>
        <w:spacing w:after="0" w:line="240" w:lineRule="auto"/>
      </w:pPr>
      <w:r>
        <w:separator/>
      </w:r>
    </w:p>
  </w:footnote>
  <w:footnote w:type="continuationSeparator" w:id="0">
    <w:p w14:paraId="4BE587B3" w14:textId="77777777" w:rsidR="003052AE" w:rsidRDefault="003052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AE"/>
    <w:rsid w:val="001A7C09"/>
    <w:rsid w:val="003052A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3E0F6"/>
  <w15:chartTrackingRefBased/>
  <w15:docId w15:val="{354DA538-D122-4E94-967E-678A642A4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2018-08-30T09:33:00Z</dcterms:created>
  <dcterms:modified xsi:type="dcterms:W3CDTF">2018-08-30T09:34:00Z</dcterms:modified>
</cp:coreProperties>
</file>